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4F2FA6" w14:textId="5A07E0B9" w:rsidR="006F1905" w:rsidRDefault="006F190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Jane UFFORD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fl.1415)</w:t>
      </w:r>
    </w:p>
    <w:p w14:paraId="236B7426" w14:textId="77777777" w:rsidR="006F1905" w:rsidRDefault="006F1905" w:rsidP="009139A6">
      <w:pPr>
        <w:pStyle w:val="NoSpacing"/>
        <w:rPr>
          <w:rFonts w:cs="Times New Roman"/>
          <w:szCs w:val="24"/>
        </w:rPr>
      </w:pPr>
    </w:p>
    <w:p w14:paraId="5DF9C77B" w14:textId="77777777" w:rsidR="006F1905" w:rsidRDefault="006F1905" w:rsidP="009139A6">
      <w:pPr>
        <w:pStyle w:val="NoSpacing"/>
        <w:rPr>
          <w:rFonts w:cs="Times New Roman"/>
          <w:szCs w:val="24"/>
        </w:rPr>
      </w:pPr>
    </w:p>
    <w:p w14:paraId="43DA517D" w14:textId="5AC775EC" w:rsidR="006F1905" w:rsidRDefault="006F190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Daughter of Sir Robert </w:t>
      </w:r>
      <w:proofErr w:type="spellStart"/>
      <w:r>
        <w:rPr>
          <w:rFonts w:cs="Times New Roman"/>
          <w:szCs w:val="24"/>
        </w:rPr>
        <w:t>Ufford</w:t>
      </w:r>
      <w:proofErr w:type="spellEnd"/>
      <w:r>
        <w:rPr>
          <w:rFonts w:cs="Times New Roman"/>
          <w:szCs w:val="24"/>
        </w:rPr>
        <w:t>.     (H.P. pp.492-3)</w:t>
      </w:r>
    </w:p>
    <w:p w14:paraId="770BEE3A" w14:textId="7185172A" w:rsidR="006F1905" w:rsidRDefault="006F190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1 = Sir Henry Ingles of </w:t>
      </w:r>
      <w:proofErr w:type="spellStart"/>
      <w:proofErr w:type="gramStart"/>
      <w:r>
        <w:rPr>
          <w:rFonts w:cs="Times New Roman"/>
          <w:szCs w:val="24"/>
        </w:rPr>
        <w:t>Dilham</w:t>
      </w:r>
      <w:proofErr w:type="spellEnd"/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d.1451)(q.v.).       (ibid.)</w:t>
      </w:r>
    </w:p>
    <w:p w14:paraId="59EDD7ED" w14:textId="7F56891B" w:rsidR="006F1905" w:rsidRDefault="006F190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Children:   Henry (b.1471).   (ibid.)</w:t>
      </w:r>
    </w:p>
    <w:p w14:paraId="0C009E92" w14:textId="1092A852" w:rsidR="006F1905" w:rsidRDefault="006F190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         Anne 1 = Sir John Colville.  (Gentry I p.152)</w:t>
      </w:r>
    </w:p>
    <w:p w14:paraId="4B766166" w14:textId="1D4E4682" w:rsidR="006F1905" w:rsidRDefault="006F190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                   2 = Sir Robert Brandon.    (ibid.)</w:t>
      </w:r>
    </w:p>
    <w:p w14:paraId="44846368" w14:textId="77777777" w:rsidR="006F1905" w:rsidRDefault="006F1905" w:rsidP="009139A6">
      <w:pPr>
        <w:pStyle w:val="NoSpacing"/>
        <w:rPr>
          <w:rFonts w:cs="Times New Roman"/>
          <w:szCs w:val="24"/>
        </w:rPr>
      </w:pPr>
    </w:p>
    <w:p w14:paraId="110789F0" w14:textId="09D8338B" w:rsidR="006F1905" w:rsidRDefault="006F190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2 = Sir William </w:t>
      </w:r>
      <w:proofErr w:type="spellStart"/>
      <w:r>
        <w:rPr>
          <w:rFonts w:cs="Times New Roman"/>
          <w:szCs w:val="24"/>
        </w:rPr>
        <w:t>Bowet</w:t>
      </w:r>
      <w:proofErr w:type="spellEnd"/>
      <w:r>
        <w:rPr>
          <w:rFonts w:cs="Times New Roman"/>
          <w:szCs w:val="24"/>
        </w:rPr>
        <w:t>.   (H.P. pp.492-3)</w:t>
      </w:r>
    </w:p>
    <w:p w14:paraId="57AE62A9" w14:textId="77777777" w:rsidR="006F1905" w:rsidRDefault="006F1905" w:rsidP="009139A6">
      <w:pPr>
        <w:pStyle w:val="NoSpacing"/>
        <w:rPr>
          <w:rFonts w:cs="Times New Roman"/>
          <w:szCs w:val="24"/>
        </w:rPr>
      </w:pPr>
    </w:p>
    <w:p w14:paraId="57CD101F" w14:textId="77777777" w:rsidR="006F1905" w:rsidRDefault="006F1905" w:rsidP="009139A6">
      <w:pPr>
        <w:pStyle w:val="NoSpacing"/>
        <w:rPr>
          <w:rFonts w:cs="Times New Roman"/>
          <w:szCs w:val="24"/>
        </w:rPr>
      </w:pPr>
    </w:p>
    <w:p w14:paraId="505C0FFE" w14:textId="248375AD" w:rsidR="006F1905" w:rsidRPr="006F1905" w:rsidRDefault="006F190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6 May 2023</w:t>
      </w:r>
    </w:p>
    <w:sectPr w:rsidR="006F1905" w:rsidRPr="006F19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0CEA45" w14:textId="77777777" w:rsidR="006F1905" w:rsidRDefault="006F1905" w:rsidP="009139A6">
      <w:r>
        <w:separator/>
      </w:r>
    </w:p>
  </w:endnote>
  <w:endnote w:type="continuationSeparator" w:id="0">
    <w:p w14:paraId="1331A500" w14:textId="77777777" w:rsidR="006F1905" w:rsidRDefault="006F190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6EAA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70C5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17B6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8EEB19" w14:textId="77777777" w:rsidR="006F1905" w:rsidRDefault="006F1905" w:rsidP="009139A6">
      <w:r>
        <w:separator/>
      </w:r>
    </w:p>
  </w:footnote>
  <w:footnote w:type="continuationSeparator" w:id="0">
    <w:p w14:paraId="4E1B5A50" w14:textId="77777777" w:rsidR="006F1905" w:rsidRDefault="006F190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F423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0244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D706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905"/>
    <w:rsid w:val="000666E0"/>
    <w:rsid w:val="002510B7"/>
    <w:rsid w:val="005C130B"/>
    <w:rsid w:val="006B3ED6"/>
    <w:rsid w:val="006F1905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D20226"/>
  <w15:chartTrackingRefBased/>
  <w15:docId w15:val="{B4D4784D-3365-4B36-A353-8B472CE54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13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2023-05-06T20:35:00Z</dcterms:created>
  <dcterms:modified xsi:type="dcterms:W3CDTF">2023-05-06T20:48:00Z</dcterms:modified>
</cp:coreProperties>
</file>